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226ABD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226ABD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2608E7">
        <w:rPr>
          <w:rFonts w:ascii="Liberation Serif" w:hAnsi="Liberation Serif"/>
          <w:sz w:val="28"/>
          <w:szCs w:val="28"/>
        </w:rPr>
        <w:t>___________</w:t>
      </w:r>
      <w:proofErr w:type="gramStart"/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proofErr w:type="gramEnd"/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CD70BC" w:rsidRDefault="00D13185" w:rsidP="000421E3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316, от 27.04.2011 № 340, от 25.05.2011 № 354, от 14.03.2012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BD04C8">
        <w:rPr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Pr="00E01694">
        <w:rPr>
          <w:rFonts w:ascii="Liberation Serif" w:hAnsi="Liberation Serif"/>
          <w:sz w:val="28"/>
          <w:szCs w:val="28"/>
        </w:rPr>
        <w:t xml:space="preserve">от 16.12.2015 </w:t>
      </w:r>
      <w:r w:rsidR="00BD04C8">
        <w:rPr>
          <w:rFonts w:ascii="Liberation Serif" w:hAnsi="Liberation Serif"/>
          <w:sz w:val="28"/>
          <w:szCs w:val="28"/>
        </w:rPr>
        <w:br/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</w:t>
      </w:r>
      <w:r w:rsidR="00BD04C8">
        <w:rPr>
          <w:rFonts w:ascii="Liberation Serif" w:hAnsi="Liberation Serif"/>
          <w:sz w:val="28"/>
          <w:szCs w:val="28"/>
        </w:rPr>
        <w:br/>
      </w:r>
      <w:r w:rsidR="00022C38">
        <w:rPr>
          <w:rFonts w:ascii="Liberation Serif" w:hAnsi="Liberation Serif"/>
          <w:sz w:val="28"/>
          <w:szCs w:val="28"/>
        </w:rPr>
        <w:t xml:space="preserve">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Pr="00E01694">
        <w:rPr>
          <w:rFonts w:ascii="Liberation Serif" w:hAnsi="Liberation Serif"/>
          <w:sz w:val="28"/>
          <w:szCs w:val="28"/>
        </w:rPr>
        <w:t xml:space="preserve">№ 349,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 xml:space="preserve">от 19.06.2019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 xml:space="preserve">от 17.06.2020 </w:t>
      </w:r>
      <w:r w:rsidR="00BD04C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</w:t>
      </w:r>
      <w:r w:rsidR="00BD04C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lastRenderedPageBreak/>
        <w:t>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 xml:space="preserve">от 25.05.2022 № 92, от 22.06.2022 № 110, от 24.08.2022 </w:t>
      </w:r>
      <w:r w:rsidR="00BD04C8">
        <w:rPr>
          <w:rFonts w:ascii="Liberation Serif" w:hAnsi="Liberation Serif"/>
          <w:sz w:val="28"/>
          <w:szCs w:val="28"/>
        </w:rPr>
        <w:br/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 xml:space="preserve">, </w:t>
      </w:r>
      <w:r w:rsidR="00BD04C8">
        <w:rPr>
          <w:rFonts w:ascii="Liberation Serif" w:hAnsi="Liberation Serif"/>
          <w:sz w:val="28"/>
          <w:szCs w:val="28"/>
        </w:rPr>
        <w:br/>
      </w:r>
      <w:r w:rsidR="009950C3" w:rsidRPr="00EF112D">
        <w:rPr>
          <w:rFonts w:ascii="Liberation Serif" w:hAnsi="Liberation Serif"/>
          <w:sz w:val="28"/>
          <w:szCs w:val="28"/>
        </w:rPr>
        <w:t>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87EDF">
        <w:rPr>
          <w:rFonts w:ascii="Liberation Serif" w:hAnsi="Liberation Serif"/>
          <w:sz w:val="28"/>
          <w:szCs w:val="28"/>
        </w:rPr>
        <w:t>, от 17.04.2024    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CD70BC">
        <w:rPr>
          <w:rFonts w:ascii="Liberation Serif" w:hAnsi="Liberation Serif"/>
          <w:sz w:val="28"/>
          <w:szCs w:val="28"/>
        </w:rPr>
        <w:t>, от 16.10.2024 № 406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</w:p>
    <w:p w:rsidR="00447A01" w:rsidRDefault="00CD70BC" w:rsidP="00CD70BC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1) </w:t>
      </w:r>
      <w:r w:rsidR="00A319F3">
        <w:rPr>
          <w:rStyle w:val="apple-style-span"/>
          <w:rFonts w:ascii="Liberation Serif" w:hAnsi="Liberation Serif"/>
          <w:bCs/>
          <w:sz w:val="28"/>
          <w:szCs w:val="28"/>
        </w:rPr>
        <w:t>изменить границы территорий автомобильного транспорта, полосы отвода магистральной железной дороги,</w:t>
      </w:r>
      <w:bookmarkStart w:id="0" w:name="_GoBack"/>
      <w:bookmarkEnd w:id="0"/>
      <w:r w:rsidR="00A319F3">
        <w:rPr>
          <w:rStyle w:val="apple-style-span"/>
          <w:rFonts w:ascii="Liberation Serif" w:hAnsi="Liberation Serif"/>
          <w:bCs/>
          <w:sz w:val="28"/>
          <w:szCs w:val="28"/>
        </w:rPr>
        <w:t xml:space="preserve"> согласно Приложению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A319F3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665925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00313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AD4F25">
      <w:headerReference w:type="default" r:id="rId11"/>
      <w:headerReference w:type="first" r:id="rId12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ABD" w:rsidRDefault="00226ABD" w:rsidP="009B4947">
      <w:r>
        <w:separator/>
      </w:r>
    </w:p>
  </w:endnote>
  <w:endnote w:type="continuationSeparator" w:id="0">
    <w:p w:rsidR="00226ABD" w:rsidRDefault="00226ABD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ABD" w:rsidRDefault="00226ABD" w:rsidP="009B4947">
      <w:r>
        <w:separator/>
      </w:r>
    </w:p>
  </w:footnote>
  <w:footnote w:type="continuationSeparator" w:id="0">
    <w:p w:rsidR="00226ABD" w:rsidRDefault="00226ABD" w:rsidP="009B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EA" w:rsidRPr="00003137" w:rsidRDefault="00AD4F25" w:rsidP="00AD4F25">
    <w:pPr>
      <w:pStyle w:val="a9"/>
      <w:tabs>
        <w:tab w:val="left" w:pos="7995"/>
        <w:tab w:val="right" w:pos="9638"/>
      </w:tabs>
      <w:rPr>
        <w:rFonts w:ascii="Liberation Serif" w:hAnsi="Liberation Serif"/>
        <w:sz w:val="36"/>
      </w:rPr>
    </w:pPr>
    <w:r>
      <w:rPr>
        <w:rFonts w:ascii="Liberation Serif" w:hAnsi="Liberation Serif"/>
        <w:sz w:val="36"/>
      </w:rPr>
      <w:tab/>
    </w:r>
    <w:r>
      <w:rPr>
        <w:rFonts w:ascii="Liberation Serif" w:hAnsi="Liberation Serif"/>
        <w:sz w:val="3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F25" w:rsidRPr="00AD4F25" w:rsidRDefault="00AD4F25" w:rsidP="00AD4F25">
    <w:pPr>
      <w:pStyle w:val="a9"/>
      <w:jc w:val="right"/>
      <w:rPr>
        <w:sz w:val="48"/>
        <w:szCs w:val="48"/>
      </w:rPr>
    </w:pPr>
    <w:r w:rsidRPr="00AD4F25">
      <w:tab/>
    </w:r>
    <w:r w:rsidRPr="00AD4F25">
      <w:rPr>
        <w:sz w:val="48"/>
        <w:szCs w:val="4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03137"/>
    <w:rsid w:val="0001694C"/>
    <w:rsid w:val="00022C38"/>
    <w:rsid w:val="00023FDB"/>
    <w:rsid w:val="000421E3"/>
    <w:rsid w:val="0006310B"/>
    <w:rsid w:val="00075E2C"/>
    <w:rsid w:val="000D6394"/>
    <w:rsid w:val="000E61A4"/>
    <w:rsid w:val="0010493F"/>
    <w:rsid w:val="00106896"/>
    <w:rsid w:val="00121CAA"/>
    <w:rsid w:val="00121ED3"/>
    <w:rsid w:val="00133698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26ABD"/>
    <w:rsid w:val="0023226A"/>
    <w:rsid w:val="00232C79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758B"/>
    <w:rsid w:val="00614E89"/>
    <w:rsid w:val="00660BAF"/>
    <w:rsid w:val="00665925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13F40"/>
    <w:rsid w:val="00720985"/>
    <w:rsid w:val="00724B89"/>
    <w:rsid w:val="007253BA"/>
    <w:rsid w:val="00732767"/>
    <w:rsid w:val="00742F79"/>
    <w:rsid w:val="007A4840"/>
    <w:rsid w:val="007C6828"/>
    <w:rsid w:val="007D7358"/>
    <w:rsid w:val="007F63C6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319F3"/>
    <w:rsid w:val="00A45B5C"/>
    <w:rsid w:val="00AB33C6"/>
    <w:rsid w:val="00AB3CF9"/>
    <w:rsid w:val="00AD2F3C"/>
    <w:rsid w:val="00AD3992"/>
    <w:rsid w:val="00AD4F25"/>
    <w:rsid w:val="00B047D7"/>
    <w:rsid w:val="00B55775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60C03"/>
    <w:rsid w:val="00C71B8B"/>
    <w:rsid w:val="00C8290F"/>
    <w:rsid w:val="00C87EDF"/>
    <w:rsid w:val="00CA14D7"/>
    <w:rsid w:val="00CA5968"/>
    <w:rsid w:val="00CB02E6"/>
    <w:rsid w:val="00CB7614"/>
    <w:rsid w:val="00CC22DB"/>
    <w:rsid w:val="00CC2D68"/>
    <w:rsid w:val="00CD70BC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B088A"/>
    <w:rsid w:val="00EB59B4"/>
    <w:rsid w:val="00EE0F8B"/>
    <w:rsid w:val="00EE4587"/>
    <w:rsid w:val="00EF112D"/>
    <w:rsid w:val="00EF459E"/>
    <w:rsid w:val="00F269F2"/>
    <w:rsid w:val="00F459E0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2F1D873A-1E25-44A8-A49B-01C984A3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D0F11-664A-4C1B-9D8C-CDD25CF0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1156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91</cp:revision>
  <cp:lastPrinted>2024-10-10T04:45:00Z</cp:lastPrinted>
  <dcterms:created xsi:type="dcterms:W3CDTF">2020-08-05T08:43:00Z</dcterms:created>
  <dcterms:modified xsi:type="dcterms:W3CDTF">2024-11-20T10:07:00Z</dcterms:modified>
</cp:coreProperties>
</file>